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5EC43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0D45A4AE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B4EA0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94186E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Nov.1437</w:t>
      </w:r>
      <w:r>
        <w:rPr>
          <w:rFonts w:ascii="Times New Roman" w:hAnsi="Times New Roman" w:cs="Times New Roman"/>
          <w:sz w:val="24"/>
          <w:szCs w:val="24"/>
        </w:rPr>
        <w:tab/>
        <w:t xml:space="preserve">Commitment to him, Richard Dawne(q.v.),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Bodulgate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</w:t>
      </w:r>
    </w:p>
    <w:p w14:paraId="717A18A9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Alexander </w:t>
      </w:r>
      <w:proofErr w:type="spellStart"/>
      <w:r>
        <w:rPr>
          <w:rFonts w:ascii="Times New Roman" w:hAnsi="Times New Roman" w:cs="Times New Roman"/>
          <w:sz w:val="24"/>
          <w:szCs w:val="24"/>
        </w:rPr>
        <w:t>Lermouth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of the keeping of the manors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Yaverland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Ronbergh</w:t>
      </w:r>
      <w:proofErr w:type="spellEnd"/>
    </w:p>
    <w:p w14:paraId="74111064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</w:t>
      </w:r>
      <w:proofErr w:type="spellStart"/>
      <w:r>
        <w:rPr>
          <w:rFonts w:ascii="Times New Roman" w:hAnsi="Times New Roman" w:cs="Times New Roman"/>
          <w:sz w:val="24"/>
          <w:szCs w:val="24"/>
        </w:rPr>
        <w:t>Wath</w:t>
      </w:r>
      <w:proofErr w:type="spellEnd"/>
      <w:r>
        <w:rPr>
          <w:rFonts w:ascii="Times New Roman" w:hAnsi="Times New Roman" w:cs="Times New Roman"/>
          <w:sz w:val="24"/>
          <w:szCs w:val="24"/>
        </w:rPr>
        <w:t>, Isle of Wight.    (C.F.R. 1437-45 p.5)</w:t>
      </w:r>
    </w:p>
    <w:p w14:paraId="4DAEB60D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8AF5F3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0A5453" w14:textId="77777777" w:rsidR="00F4447E" w:rsidRDefault="00F4447E" w:rsidP="00F444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2022</w:t>
      </w:r>
    </w:p>
    <w:p w14:paraId="279607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042C" w14:textId="77777777" w:rsidR="00F4447E" w:rsidRDefault="00F4447E" w:rsidP="009139A6">
      <w:r>
        <w:separator/>
      </w:r>
    </w:p>
  </w:endnote>
  <w:endnote w:type="continuationSeparator" w:id="0">
    <w:p w14:paraId="0176F004" w14:textId="77777777" w:rsidR="00F4447E" w:rsidRDefault="00F444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626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E5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E140" w14:textId="77777777" w:rsidR="00F4447E" w:rsidRDefault="00F4447E" w:rsidP="009139A6">
      <w:r>
        <w:separator/>
      </w:r>
    </w:p>
  </w:footnote>
  <w:footnote w:type="continuationSeparator" w:id="0">
    <w:p w14:paraId="39BC9DC7" w14:textId="77777777" w:rsidR="00F4447E" w:rsidRDefault="00F444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C57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70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ABE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7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447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FB6A8"/>
  <w15:chartTrackingRefBased/>
  <w15:docId w15:val="{B06ADE47-D882-45BE-A86A-C63582B6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2022-05-15T12:03:00Z</dcterms:created>
  <dcterms:modified xsi:type="dcterms:W3CDTF">2022-05-15T12:04:00Z</dcterms:modified>
</cp:coreProperties>
</file>